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359E" w:rsidRPr="00962A5E" w:rsidRDefault="00962A5E" w:rsidP="00E3359E">
      <w:pPr>
        <w:rPr>
          <w:b/>
          <w:sz w:val="48"/>
          <w:szCs w:val="48"/>
        </w:rPr>
      </w:pPr>
      <w:proofErr w:type="spellStart"/>
      <w:r w:rsidRPr="00962A5E">
        <w:rPr>
          <w:b/>
          <w:sz w:val="48"/>
          <w:szCs w:val="48"/>
        </w:rPr>
        <w:t>SATSO’da</w:t>
      </w:r>
      <w:proofErr w:type="spellEnd"/>
      <w:r w:rsidRPr="00962A5E">
        <w:rPr>
          <w:b/>
          <w:sz w:val="48"/>
          <w:szCs w:val="48"/>
        </w:rPr>
        <w:t xml:space="preserve"> Bakan Mutluluğu</w:t>
      </w:r>
    </w:p>
    <w:p w:rsidR="002E0869" w:rsidRPr="00293F14" w:rsidRDefault="002E0869" w:rsidP="00EC1C86">
      <w:pPr>
        <w:jc w:val="right"/>
        <w:rPr>
          <w:b/>
        </w:rPr>
      </w:pPr>
    </w:p>
    <w:p w:rsidR="00E3359E" w:rsidRPr="00962A5E" w:rsidRDefault="00293F14" w:rsidP="00293F14">
      <w:pPr>
        <w:jc w:val="both"/>
        <w:rPr>
          <w:b/>
        </w:rPr>
      </w:pPr>
      <w:r w:rsidRPr="00962A5E">
        <w:rPr>
          <w:b/>
        </w:rPr>
        <w:t xml:space="preserve">Sakarya Ticaret ve Sanayi Odası Yönetim Kurulu Başkanı Mahmut </w:t>
      </w:r>
      <w:proofErr w:type="spellStart"/>
      <w:r w:rsidRPr="00962A5E">
        <w:rPr>
          <w:b/>
        </w:rPr>
        <w:t>Kösemusul</w:t>
      </w:r>
      <w:proofErr w:type="spellEnd"/>
      <w:r w:rsidRPr="00962A5E">
        <w:rPr>
          <w:b/>
        </w:rPr>
        <w:t xml:space="preserve">, AK Parti Sakarya Milletvekili Ayşenur İslam’ın yeni kabinede Aile ve Sosyal Politikalar Bakanı olarak görev almasından duydukları memnuniyeti </w:t>
      </w:r>
      <w:r w:rsidR="000F6CBD">
        <w:rPr>
          <w:b/>
        </w:rPr>
        <w:t>belirtti.</w:t>
      </w:r>
    </w:p>
    <w:p w:rsidR="00293F14" w:rsidRDefault="00293F14" w:rsidP="00293F14">
      <w:pPr>
        <w:jc w:val="both"/>
      </w:pPr>
    </w:p>
    <w:p w:rsidR="00293F14" w:rsidRDefault="00293F14" w:rsidP="00293F14">
      <w:pPr>
        <w:jc w:val="both"/>
      </w:pPr>
      <w:r>
        <w:t xml:space="preserve">Sakarya’nın uzun süredir devam eden bakanlık beklentisinin sona erdiğini belirten Başkan Mahmut </w:t>
      </w:r>
      <w:proofErr w:type="spellStart"/>
      <w:r>
        <w:t>Kösemusul</w:t>
      </w:r>
      <w:proofErr w:type="spellEnd"/>
      <w:r>
        <w:t>,</w:t>
      </w:r>
      <w:r w:rsidR="00962A5E">
        <w:t xml:space="preserve"> Bakan</w:t>
      </w:r>
      <w:r w:rsidR="000F6CBD">
        <w:t xml:space="preserve">lığa atanan Sakarya </w:t>
      </w:r>
      <w:proofErr w:type="gramStart"/>
      <w:r w:rsidR="000F6CBD">
        <w:t xml:space="preserve">Milletvekili </w:t>
      </w:r>
      <w:r w:rsidR="00962A5E">
        <w:t xml:space="preserve"> İslam’ın</w:t>
      </w:r>
      <w:proofErr w:type="gramEnd"/>
      <w:r w:rsidR="00962A5E">
        <w:t xml:space="preserve"> çalışmalarının Sakarya ve ülkenin geleceğine ışık tutacağını vurguladı. Başkan </w:t>
      </w:r>
      <w:proofErr w:type="spellStart"/>
      <w:r w:rsidR="00962A5E">
        <w:t>Kösemusul</w:t>
      </w:r>
      <w:proofErr w:type="spellEnd"/>
      <w:r w:rsidR="00962A5E">
        <w:t>,</w:t>
      </w:r>
      <w:r>
        <w:t xml:space="preserve"> “</w:t>
      </w:r>
      <w:bookmarkStart w:id="0" w:name="_GoBack"/>
      <w:bookmarkEnd w:id="0"/>
      <w:r>
        <w:t>Sayın Ayşenur İslam Hanımefendi’nin Aile ve Sosyal Politikalar Bakanı olarak görev almasından büyük mutluluk duyuyoruz. Sayın Bakanımızın mutlu bireyler ve güçlü ailelerin oluşturduğu çok daha müreffeh bir toplum için gerçekleştireceği çalışmalar bizlere şevk ve heyecan verecektir. Ayşenur İslam Hanımefendi’nin gayretli çalışmaları Sakarya’mız ve ülkemizin geleceğine ışık tutacaktır. Başarılı olacağına canı gönülden inanıyoruz. Bu vesileyle Sayın Bakanımızı Sakarya’da ağırlamaktan büyük onur ve şeref duyacağımızı tekrardan belirtiyor, çalışmalarında kolaylıklar diliyor, en derin saygı ve sevgilerimizi sunuyoruz</w:t>
      </w:r>
      <w:r w:rsidR="00962A5E">
        <w:t>.</w:t>
      </w:r>
      <w:r w:rsidR="00611FA4">
        <w:t xml:space="preserve"> Sakarya’mıza ve ülkemize hayırlı olsun.</w:t>
      </w:r>
      <w:r>
        <w:t xml:space="preserve">” ifadelerini kullandı. </w:t>
      </w:r>
    </w:p>
    <w:p w:rsidR="00293F14" w:rsidRDefault="00293F14" w:rsidP="00293F14">
      <w:pPr>
        <w:jc w:val="both"/>
      </w:pPr>
    </w:p>
    <w:p w:rsidR="00293F14" w:rsidRDefault="00293F14" w:rsidP="00293F14">
      <w:pPr>
        <w:jc w:val="both"/>
      </w:pPr>
    </w:p>
    <w:p w:rsidR="00293F14" w:rsidRDefault="00293F14" w:rsidP="00293F14">
      <w:pPr>
        <w:jc w:val="both"/>
      </w:pPr>
    </w:p>
    <w:p w:rsidR="000F4125" w:rsidRPr="00293F14" w:rsidRDefault="000F4125"/>
    <w:sectPr w:rsidR="000F4125" w:rsidRPr="00293F14" w:rsidSect="00D13B6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hyphenationZone w:val="425"/>
  <w:characterSpacingControl w:val="doNotCompress"/>
  <w:compat>
    <w:compatSetting w:name="compatibilityMode" w:uri="http://schemas.microsoft.com/office/word" w:val="12"/>
  </w:compat>
  <w:rsids>
    <w:rsidRoot w:val="00CF3792"/>
    <w:rsid w:val="000F4125"/>
    <w:rsid w:val="000F6CBD"/>
    <w:rsid w:val="00293F14"/>
    <w:rsid w:val="002E0869"/>
    <w:rsid w:val="0038662E"/>
    <w:rsid w:val="004E1CC4"/>
    <w:rsid w:val="00611FA4"/>
    <w:rsid w:val="00684AF5"/>
    <w:rsid w:val="006D3BF1"/>
    <w:rsid w:val="007A711B"/>
    <w:rsid w:val="007E2E00"/>
    <w:rsid w:val="00837A52"/>
    <w:rsid w:val="00930F86"/>
    <w:rsid w:val="00962A5E"/>
    <w:rsid w:val="00BF1549"/>
    <w:rsid w:val="00C02B41"/>
    <w:rsid w:val="00CF3792"/>
    <w:rsid w:val="00D13B66"/>
    <w:rsid w:val="00D951F2"/>
    <w:rsid w:val="00DE3F7C"/>
    <w:rsid w:val="00E3359E"/>
    <w:rsid w:val="00EC1C86"/>
    <w:rsid w:val="00F52DED"/>
    <w:rsid w:val="00F81C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359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Desktop\ay&#351;enur%20islam%20'a%20tebrik.dotx"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ayşenur islam 'a tebrik</Template>
  <TotalTime>20</TotalTime>
  <Pages>1</Pages>
  <Words>177</Words>
  <Characters>1009</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Serkan</dc:creator>
  <cp:lastModifiedBy>Mujgan</cp:lastModifiedBy>
  <cp:revision>6</cp:revision>
  <cp:lastPrinted>2013-09-26T13:53:00Z</cp:lastPrinted>
  <dcterms:created xsi:type="dcterms:W3CDTF">2013-12-26T11:53:00Z</dcterms:created>
  <dcterms:modified xsi:type="dcterms:W3CDTF">2013-12-26T12:57:00Z</dcterms:modified>
</cp:coreProperties>
</file>